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25BC74" w14:textId="77777777" w:rsidR="00F407CD" w:rsidRPr="00FC1F22" w:rsidRDefault="00F407CD" w:rsidP="00F407CD">
      <w:pPr>
        <w:spacing w:after="0" w:line="240" w:lineRule="auto"/>
        <w:jc w:val="both"/>
        <w:rPr>
          <w:rFonts w:ascii="Cambria" w:eastAsia="Calibri" w:hAnsi="Cambria" w:cs="Arial"/>
          <w:bCs/>
          <w:iCs/>
          <w:sz w:val="24"/>
          <w:szCs w:val="24"/>
          <w:lang w:bidi="pl-PL"/>
        </w:rPr>
      </w:pPr>
      <w:bookmarkStart w:id="0" w:name="_Hlk214290395"/>
      <w:r w:rsidRPr="00895156">
        <w:rPr>
          <w:rFonts w:ascii="Cambria" w:eastAsia="Arial Unicode MS" w:hAnsi="Cambria"/>
        </w:rPr>
        <w:t>Przedszkole Samorządowe Nr 68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 xml:space="preserve">                                 </w:t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</w:r>
      <w:r>
        <w:rPr>
          <w:rFonts w:ascii="Cambria" w:eastAsia="Calibri" w:hAnsi="Cambria" w:cs="Arial"/>
          <w:bCs/>
          <w:iCs/>
          <w:sz w:val="24"/>
          <w:szCs w:val="24"/>
          <w:lang w:bidi="pl-PL"/>
        </w:rPr>
        <w:tab/>
        <w:t xml:space="preserve">           </w:t>
      </w:r>
      <w:r w:rsidRPr="009C15EE">
        <w:rPr>
          <w:rFonts w:ascii="Cambria" w:eastAsia="Calibri" w:hAnsi="Cambria" w:cs="Arial"/>
          <w:bCs/>
          <w:iCs/>
          <w:lang w:bidi="pl-PL"/>
        </w:rPr>
        <w:t>…………………… 2025 r.</w:t>
      </w:r>
    </w:p>
    <w:p w14:paraId="4BBB7060" w14:textId="3E65DE70" w:rsidR="00F407CD" w:rsidRPr="00FC1F22" w:rsidRDefault="00F407CD" w:rsidP="00F407CD">
      <w:pPr>
        <w:spacing w:after="0" w:line="240" w:lineRule="auto"/>
        <w:jc w:val="both"/>
        <w:rPr>
          <w:rFonts w:ascii="Cambria" w:eastAsia="Calibri" w:hAnsi="Cambria" w:cs="Arial"/>
          <w:bCs/>
          <w:iCs/>
          <w:lang w:bidi="pl-PL"/>
        </w:rPr>
      </w:pPr>
      <w:r w:rsidRPr="00895156">
        <w:rPr>
          <w:rFonts w:ascii="Cambria" w:eastAsia="Arial Unicode MS" w:hAnsi="Cambria"/>
        </w:rPr>
        <w:t>im. Janusza Korczaka w Białymstoku</w:t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</w:r>
      <w:r>
        <w:rPr>
          <w:rFonts w:ascii="Cambria" w:eastAsia="Calibri" w:hAnsi="Cambria" w:cs="Arial"/>
          <w:bCs/>
          <w:iCs/>
          <w:lang w:bidi="pl-PL"/>
        </w:rPr>
        <w:tab/>
        <w:t xml:space="preserve">              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załącznik nr 2</w:t>
      </w:r>
      <w:r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>B</w:t>
      </w:r>
      <w:r w:rsidRPr="0097584E">
        <w:rPr>
          <w:rFonts w:ascii="Cambria" w:eastAsia="Arial Narrow" w:hAnsi="Cambria" w:cs="Arial"/>
          <w:i/>
          <w:iCs/>
          <w:sz w:val="20"/>
          <w:szCs w:val="20"/>
          <w:u w:val="single"/>
          <w:lang w:bidi="pl-PL"/>
        </w:rPr>
        <w:t xml:space="preserve"> do SWZ</w:t>
      </w:r>
    </w:p>
    <w:p w14:paraId="70D30297" w14:textId="77777777" w:rsidR="00F407CD" w:rsidRPr="00895156" w:rsidRDefault="00F407CD" w:rsidP="00F407CD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adres: ul. Mieszka I 19; 15-054 Białystok</w:t>
      </w:r>
    </w:p>
    <w:p w14:paraId="6A175463" w14:textId="77777777" w:rsidR="00F407CD" w:rsidRPr="00895156" w:rsidRDefault="00F407CD" w:rsidP="00F407CD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NIP: 9662055016</w:t>
      </w:r>
    </w:p>
    <w:p w14:paraId="1C0D4BC9" w14:textId="77777777" w:rsidR="00F407CD" w:rsidRPr="00895156" w:rsidRDefault="00F407CD" w:rsidP="00F407CD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REGON: 200409852</w:t>
      </w:r>
    </w:p>
    <w:p w14:paraId="45210E20" w14:textId="77777777" w:rsidR="00F407CD" w:rsidRPr="00895156" w:rsidRDefault="00F407CD" w:rsidP="00F407CD">
      <w:pPr>
        <w:pStyle w:val="Teksttreci0"/>
        <w:spacing w:after="0" w:line="240" w:lineRule="auto"/>
        <w:rPr>
          <w:rFonts w:ascii="Cambria" w:eastAsia="Arial Unicode MS" w:hAnsi="Cambria"/>
        </w:rPr>
      </w:pPr>
      <w:r w:rsidRPr="00895156">
        <w:rPr>
          <w:rFonts w:ascii="Cambria" w:eastAsia="Arial Unicode MS" w:hAnsi="Cambria"/>
        </w:rPr>
        <w:t>tel.: 85 741 62 51</w:t>
      </w:r>
    </w:p>
    <w:p w14:paraId="2027ACA1" w14:textId="77777777" w:rsidR="00F407CD" w:rsidRPr="00614EF3" w:rsidRDefault="00F407CD" w:rsidP="00F407CD">
      <w:pPr>
        <w:widowControl w:val="0"/>
        <w:shd w:val="clear" w:color="auto" w:fill="FFFFFF"/>
        <w:spacing w:after="0" w:line="276" w:lineRule="auto"/>
        <w:rPr>
          <w:rFonts w:ascii="Cambria" w:eastAsia="Arial Unicode MS" w:hAnsi="Cambria" w:cs="Arial"/>
          <w:lang w:eastAsia="pl-PL" w:bidi="pl-PL"/>
        </w:rPr>
      </w:pPr>
      <w:r w:rsidRPr="00614EF3">
        <w:rPr>
          <w:rFonts w:ascii="Cambria" w:eastAsia="Arial Unicode MS" w:hAnsi="Cambria" w:cs="Arial"/>
          <w:lang w:eastAsia="pl-PL" w:bidi="pl-PL"/>
        </w:rPr>
        <w:t xml:space="preserve">e-mail: </w:t>
      </w:r>
      <w:hyperlink r:id="rId8" w:history="1">
        <w:r w:rsidRPr="00614EF3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ps68@piasta.pl</w:t>
        </w:r>
      </w:hyperlink>
      <w:r w:rsidRPr="00614EF3">
        <w:rPr>
          <w:rFonts w:ascii="Cambria" w:eastAsia="Arial Unicode MS" w:hAnsi="Cambria" w:cs="Arial"/>
          <w:lang w:eastAsia="pl-PL" w:bidi="pl-PL"/>
        </w:rPr>
        <w:t xml:space="preserve"> </w:t>
      </w:r>
    </w:p>
    <w:p w14:paraId="16F26647" w14:textId="2D166F83" w:rsidR="005640A6" w:rsidRPr="003E494F" w:rsidRDefault="00F407CD" w:rsidP="00F407CD">
      <w:pPr>
        <w:widowControl w:val="0"/>
        <w:autoSpaceDE w:val="0"/>
        <w:autoSpaceDN w:val="0"/>
        <w:spacing w:after="0" w:line="240" w:lineRule="auto"/>
        <w:ind w:right="-2"/>
        <w:jc w:val="both"/>
        <w:rPr>
          <w:rFonts w:ascii="Cambria" w:eastAsia="Arial Narrow" w:hAnsi="Cambria" w:cstheme="minorHAnsi"/>
          <w:b/>
        </w:rPr>
      </w:pPr>
      <w:hyperlink r:id="rId9" w:history="1">
        <w:r w:rsidRPr="00614EF3">
          <w:rPr>
            <w:rFonts w:ascii="Cambria" w:eastAsia="Arial Unicode MS" w:hAnsi="Cambria" w:cs="Arial"/>
            <w:color w:val="0000FF"/>
            <w:u w:val="single"/>
            <w:lang w:eastAsia="pl-PL" w:bidi="pl-PL"/>
          </w:rPr>
          <w:t>https://ps68.edupage.org/</w:t>
        </w:r>
      </w:hyperlink>
      <w:r w:rsidR="005640A6">
        <w:rPr>
          <w:rFonts w:ascii="Cambria" w:eastAsia="Calibri" w:hAnsi="Cambria" w:cs="Arial"/>
          <w:bCs/>
          <w:iCs/>
          <w:lang w:bidi="pl-PL"/>
        </w:rPr>
        <w:t xml:space="preserve">  </w:t>
      </w:r>
    </w:p>
    <w:bookmarkEnd w:id="0"/>
    <w:p w14:paraId="5AB8CFD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7F0B3011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6B3FF3C2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0F7755C9" w14:textId="77777777" w:rsidR="00DB3EF8" w:rsidRPr="00DB3EF8" w:rsidRDefault="00DB3EF8" w:rsidP="0059597C">
      <w:pPr>
        <w:widowControl w:val="0"/>
        <w:autoSpaceDE w:val="0"/>
        <w:autoSpaceDN w:val="0"/>
        <w:spacing w:after="0" w:line="276" w:lineRule="auto"/>
        <w:ind w:left="7090"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7022C0AE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>Wykonawca:</w:t>
      </w:r>
      <w:r w:rsidRPr="00DB3EF8">
        <w:rPr>
          <w:rFonts w:ascii="Cambria" w:eastAsia="Arial Narrow" w:hAnsi="Cambria" w:cs="Arial"/>
          <w:b/>
          <w:spacing w:val="-1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………………………………………………………………………………………</w:t>
      </w:r>
    </w:p>
    <w:p w14:paraId="0046CA0D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18"/>
          <w:szCs w:val="18"/>
        </w:rPr>
      </w:pPr>
      <w:r w:rsidRPr="00DB3EF8">
        <w:rPr>
          <w:rFonts w:ascii="Cambria" w:eastAsia="Arial Narrow" w:hAnsi="Cambria" w:cs="Arial"/>
          <w:sz w:val="18"/>
          <w:szCs w:val="18"/>
        </w:rPr>
        <w:t xml:space="preserve">                                      </w:t>
      </w:r>
      <w:r w:rsidRPr="00DB3EF8">
        <w:rPr>
          <w:rFonts w:ascii="Cambria" w:eastAsia="Arial Narrow" w:hAnsi="Cambria" w:cs="Arial"/>
          <w:i/>
          <w:sz w:val="18"/>
          <w:szCs w:val="18"/>
        </w:rPr>
        <w:t>(pełna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nazwa/firma,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adres,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w</w:t>
      </w:r>
      <w:r w:rsidRPr="00DB3EF8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zależności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od</w:t>
      </w:r>
      <w:r w:rsidRPr="00DB3EF8">
        <w:rPr>
          <w:rFonts w:ascii="Cambria" w:eastAsia="Arial Narrow" w:hAnsi="Cambria" w:cs="Arial"/>
          <w:i/>
          <w:spacing w:val="-7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podmiotu:</w:t>
      </w:r>
      <w:r w:rsidRPr="00DB3EF8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NIP/PESEL,</w:t>
      </w:r>
      <w:r w:rsidRPr="00DB3EF8">
        <w:rPr>
          <w:rFonts w:ascii="Cambria" w:eastAsia="Arial Narrow" w:hAnsi="Cambria" w:cs="Arial"/>
          <w:i/>
          <w:spacing w:val="-4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KRS/</w:t>
      </w:r>
      <w:proofErr w:type="spellStart"/>
      <w:r w:rsidRPr="00DB3EF8">
        <w:rPr>
          <w:rFonts w:ascii="Cambria" w:eastAsia="Arial Narrow" w:hAnsi="Cambria" w:cs="Arial"/>
          <w:i/>
          <w:sz w:val="18"/>
          <w:szCs w:val="18"/>
        </w:rPr>
        <w:t>CEiDG</w:t>
      </w:r>
      <w:proofErr w:type="spellEnd"/>
      <w:r w:rsidRPr="00DB3EF8">
        <w:rPr>
          <w:rFonts w:ascii="Cambria" w:eastAsia="Arial Narrow" w:hAnsi="Cambria" w:cs="Arial"/>
          <w:i/>
          <w:sz w:val="18"/>
          <w:szCs w:val="18"/>
        </w:rPr>
        <w:t>)</w:t>
      </w:r>
    </w:p>
    <w:p w14:paraId="36C20B7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  <w:u w:val="single"/>
        </w:rPr>
        <w:t>reprezentowany</w:t>
      </w:r>
      <w:r w:rsidRPr="00DB3EF8">
        <w:rPr>
          <w:rFonts w:ascii="Cambria" w:eastAsia="Arial Narrow" w:hAnsi="Cambria" w:cs="Arial"/>
          <w:spacing w:val="-4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  <w:u w:val="single"/>
        </w:rPr>
        <w:t>przez:</w:t>
      </w:r>
      <w:r w:rsidRPr="00DB3EF8">
        <w:rPr>
          <w:rFonts w:ascii="Cambria" w:eastAsia="Arial Narrow" w:hAnsi="Cambria" w:cs="Arial"/>
          <w:spacing w:val="38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………………………………………………………………………</w:t>
      </w:r>
    </w:p>
    <w:p w14:paraId="4D3FD883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left="1086" w:right="-2"/>
        <w:jc w:val="both"/>
        <w:rPr>
          <w:rFonts w:ascii="Cambria" w:eastAsia="Arial Narrow" w:hAnsi="Cambria" w:cs="Arial"/>
          <w:i/>
          <w:sz w:val="24"/>
          <w:szCs w:val="24"/>
        </w:rPr>
      </w:pPr>
      <w:r w:rsidRPr="00DB3EF8">
        <w:rPr>
          <w:rFonts w:ascii="Cambria" w:eastAsia="Arial Narrow" w:hAnsi="Cambria" w:cs="Arial"/>
          <w:i/>
          <w:sz w:val="24"/>
          <w:szCs w:val="24"/>
        </w:rPr>
        <w:t xml:space="preserve">                                </w:t>
      </w:r>
      <w:r w:rsidRPr="00DB3EF8">
        <w:rPr>
          <w:rFonts w:ascii="Cambria" w:eastAsia="Arial Narrow" w:hAnsi="Cambria" w:cs="Arial"/>
          <w:i/>
          <w:sz w:val="18"/>
          <w:szCs w:val="18"/>
        </w:rPr>
        <w:t>(imię,</w:t>
      </w:r>
      <w:r w:rsidRPr="00DB3EF8">
        <w:rPr>
          <w:rFonts w:ascii="Cambria" w:eastAsia="Arial Narrow" w:hAnsi="Cambria" w:cs="Arial"/>
          <w:i/>
          <w:spacing w:val="-6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nazwisko,</w:t>
      </w:r>
      <w:r w:rsidRPr="00DB3EF8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stanowisko</w:t>
      </w:r>
      <w:r w:rsidRPr="00DB3EF8">
        <w:rPr>
          <w:rFonts w:ascii="Cambria" w:eastAsia="Arial Narrow" w:hAnsi="Cambria" w:cs="Arial"/>
          <w:i/>
          <w:spacing w:val="-3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podstawa</w:t>
      </w:r>
      <w:r w:rsidRPr="00DB3EF8">
        <w:rPr>
          <w:rFonts w:ascii="Cambria" w:eastAsia="Arial Narrow" w:hAnsi="Cambria" w:cs="Arial"/>
          <w:i/>
          <w:spacing w:val="-2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do</w:t>
      </w:r>
      <w:r w:rsidRPr="00DB3EF8">
        <w:rPr>
          <w:rFonts w:ascii="Cambria" w:eastAsia="Arial Narrow" w:hAnsi="Cambria" w:cs="Arial"/>
          <w:i/>
          <w:spacing w:val="-5"/>
          <w:sz w:val="18"/>
          <w:szCs w:val="18"/>
        </w:rPr>
        <w:t xml:space="preserve"> </w:t>
      </w:r>
      <w:r w:rsidRPr="00DB3EF8">
        <w:rPr>
          <w:rFonts w:ascii="Cambria" w:eastAsia="Arial Narrow" w:hAnsi="Cambria" w:cs="Arial"/>
          <w:i/>
          <w:sz w:val="18"/>
          <w:szCs w:val="18"/>
        </w:rPr>
        <w:t>reprezentacji)</w:t>
      </w:r>
    </w:p>
    <w:p w14:paraId="2561E57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i/>
          <w:sz w:val="24"/>
          <w:szCs w:val="24"/>
        </w:rPr>
      </w:pPr>
    </w:p>
    <w:p w14:paraId="37ADECB0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Oświadczenie</w:t>
      </w:r>
      <w:r w:rsidRPr="00DB3EF8">
        <w:rPr>
          <w:rFonts w:ascii="Cambria" w:eastAsia="Arial Narrow" w:hAnsi="Cambria" w:cs="Arial"/>
          <w:b/>
          <w:spacing w:val="-5"/>
          <w:sz w:val="24"/>
          <w:szCs w:val="24"/>
          <w:u w:val="single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wykonawcy</w:t>
      </w:r>
    </w:p>
    <w:p w14:paraId="265DF494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>składane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na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podstawie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art. 125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ust.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1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ustawy</w:t>
      </w:r>
      <w:r w:rsidRPr="00DB3EF8">
        <w:rPr>
          <w:rFonts w:ascii="Cambria" w:eastAsia="Arial Narrow" w:hAnsi="Cambria" w:cs="Arial"/>
          <w:b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z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dnia</w:t>
      </w:r>
      <w:r w:rsidRPr="00DB3EF8">
        <w:rPr>
          <w:rFonts w:ascii="Cambria" w:eastAsia="Arial Narrow" w:hAnsi="Cambria" w:cs="Arial"/>
          <w:b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11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września</w:t>
      </w:r>
      <w:r w:rsidRPr="00DB3EF8">
        <w:rPr>
          <w:rFonts w:ascii="Cambria" w:eastAsia="Arial Narrow" w:hAnsi="Cambria" w:cs="Arial"/>
          <w:b/>
          <w:spacing w:val="-1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2019</w:t>
      </w:r>
      <w:r w:rsidRPr="00DB3EF8">
        <w:rPr>
          <w:rFonts w:ascii="Cambria" w:eastAsia="Arial Narrow" w:hAnsi="Cambria" w:cs="Arial"/>
          <w:b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b/>
          <w:sz w:val="24"/>
          <w:szCs w:val="24"/>
        </w:rPr>
        <w:t>r.</w:t>
      </w:r>
    </w:p>
    <w:p w14:paraId="7D7CA708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pacing w:val="1"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</w:rPr>
        <w:t xml:space="preserve">Prawo zamówień publicznych </w:t>
      </w:r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 xml:space="preserve">(dalej: ustawa </w:t>
      </w:r>
      <w:proofErr w:type="spellStart"/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>Pzp</w:t>
      </w:r>
      <w:proofErr w:type="spellEnd"/>
      <w:r w:rsidRPr="00DB3EF8">
        <w:rPr>
          <w:rFonts w:ascii="Cambria" w:eastAsia="Arial Narrow" w:hAnsi="Cambria" w:cs="Arial"/>
          <w:bCs/>
          <w:i/>
          <w:iCs/>
          <w:sz w:val="24"/>
          <w:szCs w:val="24"/>
        </w:rPr>
        <w:t>)</w:t>
      </w:r>
      <w:r w:rsidRPr="00DB3EF8">
        <w:rPr>
          <w:rFonts w:ascii="Cambria" w:eastAsia="Arial Narrow" w:hAnsi="Cambria" w:cs="Arial"/>
          <w:b/>
          <w:sz w:val="24"/>
          <w:szCs w:val="24"/>
        </w:rPr>
        <w:t>,</w:t>
      </w:r>
      <w:r w:rsidRPr="00DB3EF8">
        <w:rPr>
          <w:rFonts w:ascii="Cambria" w:eastAsia="Arial Narrow" w:hAnsi="Cambria" w:cs="Arial"/>
          <w:b/>
          <w:spacing w:val="1"/>
          <w:sz w:val="24"/>
          <w:szCs w:val="24"/>
        </w:rPr>
        <w:t xml:space="preserve"> </w:t>
      </w:r>
    </w:p>
    <w:p w14:paraId="3220D2DF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center"/>
        <w:rPr>
          <w:rFonts w:ascii="Cambria" w:eastAsia="Arial Narrow" w:hAnsi="Cambria" w:cs="Arial"/>
          <w:b/>
          <w:sz w:val="24"/>
          <w:szCs w:val="24"/>
        </w:rPr>
      </w:pPr>
      <w:r w:rsidRPr="00DB3EF8">
        <w:rPr>
          <w:rFonts w:ascii="Cambria" w:eastAsia="Arial Narrow" w:hAnsi="Cambria" w:cs="Arial"/>
          <w:b/>
          <w:sz w:val="24"/>
          <w:szCs w:val="24"/>
          <w:u w:val="single"/>
        </w:rPr>
        <w:t>DOTYCZĄCE SPEŁNIANIA WARUNKÓW UDZIAŁU W POSTĘPOWANIU</w:t>
      </w:r>
    </w:p>
    <w:p w14:paraId="30467D52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b/>
          <w:sz w:val="24"/>
          <w:szCs w:val="24"/>
        </w:rPr>
      </w:pPr>
    </w:p>
    <w:p w14:paraId="1B427122" w14:textId="36D9C1E3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 w:firstLine="709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Na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potrzeby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postępowania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o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udzielenie</w:t>
      </w:r>
      <w:r w:rsidRPr="00DB3EF8">
        <w:rPr>
          <w:rFonts w:ascii="Cambria" w:eastAsia="Arial Narrow" w:hAnsi="Cambria" w:cs="Arial"/>
          <w:spacing w:val="-10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zamówienia</w:t>
      </w:r>
      <w:r w:rsidRPr="00DB3EF8">
        <w:rPr>
          <w:rFonts w:ascii="Cambria" w:eastAsia="Arial Narrow" w:hAnsi="Cambria" w:cs="Arial"/>
          <w:spacing w:val="-9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publicznego</w:t>
      </w:r>
      <w:r w:rsidRPr="00DB3EF8">
        <w:rPr>
          <w:rFonts w:ascii="Cambria" w:eastAsia="Arial Narrow" w:hAnsi="Cambria" w:cs="Arial"/>
          <w:spacing w:val="-8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pn.:</w:t>
      </w:r>
      <w:bookmarkStart w:id="1" w:name="_Hlk172984917"/>
      <w:r w:rsidR="00A93D0A">
        <w:rPr>
          <w:rFonts w:ascii="Cambria" w:eastAsia="Arial Narrow" w:hAnsi="Cambria" w:cs="Arial"/>
          <w:sz w:val="24"/>
          <w:szCs w:val="24"/>
        </w:rPr>
        <w:t> </w:t>
      </w:r>
      <w:r w:rsidRPr="00DB3EF8">
        <w:rPr>
          <w:rFonts w:ascii="Cambria" w:eastAsia="Arial Narrow" w:hAnsi="Cambria" w:cs="Arial"/>
          <w:b/>
          <w:i/>
          <w:sz w:val="24"/>
          <w:szCs w:val="24"/>
          <w:u w:val="single"/>
        </w:rPr>
        <w:t>„</w:t>
      </w:r>
      <w:bookmarkStart w:id="2" w:name="_Hlk216387137"/>
      <w:r w:rsidR="005640A6" w:rsidRPr="00BC20F4">
        <w:rPr>
          <w:rFonts w:ascii="Cambria" w:eastAsia="Arial Narrow" w:hAnsi="Cambria" w:cs="Arial"/>
          <w:b/>
          <w:i/>
          <w:sz w:val="24"/>
          <w:szCs w:val="24"/>
          <w:u w:val="single"/>
        </w:rPr>
        <w:t xml:space="preserve">Sukcesywna dostawa artykułów spożywczych do </w:t>
      </w:r>
      <w:bookmarkEnd w:id="2"/>
      <w:r w:rsidR="005640A6" w:rsidRPr="004E33CB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Przedszkola Samorządowego Nr </w:t>
      </w:r>
      <w:r w:rsidR="00F407CD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68 </w:t>
      </w:r>
      <w:r w:rsidR="00F407CD" w:rsidRPr="00895156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>im. Janusza Korczaka</w:t>
      </w:r>
      <w:r w:rsidR="005640A6" w:rsidRPr="004E33CB">
        <w:rPr>
          <w:rFonts w:ascii="Cambria" w:eastAsia="Arial Narrow" w:hAnsi="Cambria" w:cs="Arial"/>
          <w:b/>
          <w:i/>
          <w:sz w:val="24"/>
          <w:szCs w:val="24"/>
          <w:u w:val="single"/>
          <w:lang w:bidi="pl-PL"/>
        </w:rPr>
        <w:t xml:space="preserve"> w Białymstoku</w:t>
      </w:r>
      <w:r w:rsidRPr="00DB3EF8">
        <w:rPr>
          <w:rFonts w:ascii="Cambria" w:eastAsia="Arial Narrow" w:hAnsi="Cambria" w:cs="Arial"/>
          <w:b/>
          <w:i/>
          <w:sz w:val="24"/>
          <w:szCs w:val="24"/>
          <w:u w:val="single"/>
        </w:rPr>
        <w:t>”</w:t>
      </w:r>
      <w:bookmarkEnd w:id="1"/>
      <w:r w:rsidRPr="00DB3EF8">
        <w:rPr>
          <w:rFonts w:ascii="Cambria" w:eastAsia="Arial Narrow" w:hAnsi="Cambria" w:cs="Arial"/>
          <w:b/>
          <w:sz w:val="24"/>
          <w:szCs w:val="24"/>
        </w:rPr>
        <w:t xml:space="preserve">, </w:t>
      </w:r>
      <w:r w:rsidRPr="00DB3EF8">
        <w:rPr>
          <w:rFonts w:ascii="Cambria" w:eastAsia="Arial Narrow" w:hAnsi="Cambria" w:cs="Arial"/>
          <w:sz w:val="24"/>
          <w:szCs w:val="24"/>
        </w:rPr>
        <w:t>z pełną świadomością konsekwencji wprowadzenia zamawiającego w błąd przy przedstawianiu informacji oświadczam, że:</w:t>
      </w:r>
    </w:p>
    <w:p w14:paraId="5EFADD9F" w14:textId="5725DC56" w:rsidR="00DB3EF8" w:rsidRPr="00DB3EF8" w:rsidRDefault="00DB3EF8" w:rsidP="00DB3EF8">
      <w:pPr>
        <w:widowControl w:val="0"/>
        <w:numPr>
          <w:ilvl w:val="0"/>
          <w:numId w:val="11"/>
        </w:numPr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spełniam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warunki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udziału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postępowaniu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określone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przez Zamawiającego</w:t>
      </w:r>
      <w:r w:rsidRPr="00DB3EF8">
        <w:rPr>
          <w:rFonts w:ascii="Cambria" w:eastAsia="Arial Narrow" w:hAnsi="Cambria" w:cs="Arial"/>
          <w:spacing w:val="-5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w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> </w:t>
      </w:r>
      <w:r w:rsidRPr="00DB3EF8">
        <w:rPr>
          <w:rFonts w:ascii="Cambria" w:eastAsia="Arial Narrow" w:hAnsi="Cambria" w:cs="Arial"/>
          <w:sz w:val="24"/>
          <w:szCs w:val="24"/>
        </w:rPr>
        <w:t xml:space="preserve">rozdziale </w:t>
      </w:r>
      <w:r w:rsidR="00115D01">
        <w:rPr>
          <w:rFonts w:ascii="Cambria" w:eastAsia="Arial Narrow" w:hAnsi="Cambria" w:cs="Arial"/>
          <w:sz w:val="24"/>
          <w:szCs w:val="24"/>
        </w:rPr>
        <w:t>I</w:t>
      </w:r>
      <w:r w:rsidRPr="00DB3EF8">
        <w:rPr>
          <w:rFonts w:ascii="Cambria" w:eastAsia="Arial Narrow" w:hAnsi="Cambria" w:cs="Arial"/>
          <w:sz w:val="24"/>
          <w:szCs w:val="24"/>
        </w:rPr>
        <w:t>X pkt 2</w:t>
      </w:r>
      <w:r w:rsidRPr="00DB3EF8">
        <w:rPr>
          <w:rFonts w:ascii="Cambria" w:eastAsia="Arial Narrow" w:hAnsi="Cambria" w:cs="Arial"/>
          <w:spacing w:val="-3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SWZ.</w:t>
      </w:r>
    </w:p>
    <w:p w14:paraId="59150669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16A3C855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244924B8" w14:textId="77777777" w:rsidR="00DB3EF8" w:rsidRPr="00DB3EF8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</w:p>
    <w:p w14:paraId="6457C2B9" w14:textId="25127765" w:rsidR="0097584E" w:rsidRPr="0097584E" w:rsidRDefault="00DB3EF8" w:rsidP="00DB3EF8">
      <w:pPr>
        <w:widowControl w:val="0"/>
        <w:autoSpaceDE w:val="0"/>
        <w:autoSpaceDN w:val="0"/>
        <w:spacing w:after="0" w:line="276" w:lineRule="auto"/>
        <w:ind w:right="-2"/>
        <w:jc w:val="both"/>
        <w:rPr>
          <w:rFonts w:ascii="Cambria" w:eastAsia="Arial Narrow" w:hAnsi="Cambria" w:cs="Arial"/>
          <w:sz w:val="24"/>
          <w:szCs w:val="24"/>
        </w:rPr>
      </w:pPr>
      <w:r w:rsidRPr="00DB3EF8">
        <w:rPr>
          <w:rFonts w:ascii="Cambria" w:eastAsia="Arial Narrow" w:hAnsi="Cambria" w:cs="Arial"/>
          <w:sz w:val="24"/>
          <w:szCs w:val="24"/>
        </w:rPr>
        <w:t>…………….…….</w:t>
      </w:r>
      <w:r w:rsidRPr="00DB3EF8">
        <w:rPr>
          <w:rFonts w:ascii="Cambria" w:eastAsia="Arial Narrow" w:hAnsi="Cambria" w:cs="Arial"/>
          <w:spacing w:val="-4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i/>
          <w:sz w:val="24"/>
          <w:szCs w:val="24"/>
        </w:rPr>
        <w:t>(miejscowość),</w:t>
      </w:r>
      <w:r w:rsidRPr="00DB3EF8">
        <w:rPr>
          <w:rFonts w:ascii="Cambria" w:eastAsia="Arial Narrow" w:hAnsi="Cambria" w:cs="Arial"/>
          <w:i/>
          <w:spacing w:val="-2"/>
          <w:sz w:val="24"/>
          <w:szCs w:val="24"/>
        </w:rPr>
        <w:t xml:space="preserve"> </w:t>
      </w:r>
      <w:r w:rsidRPr="00DB3EF8">
        <w:rPr>
          <w:rFonts w:ascii="Cambria" w:eastAsia="Arial Narrow" w:hAnsi="Cambria" w:cs="Arial"/>
          <w:sz w:val="24"/>
          <w:szCs w:val="24"/>
        </w:rPr>
        <w:t>dnia</w:t>
      </w:r>
      <w:r w:rsidRPr="00DB3EF8">
        <w:rPr>
          <w:rFonts w:ascii="Cambria" w:eastAsia="Arial Narrow" w:hAnsi="Cambria" w:cs="Arial"/>
          <w:sz w:val="24"/>
          <w:szCs w:val="24"/>
        </w:rPr>
        <w:tab/>
        <w:t>……………r.</w:t>
      </w:r>
    </w:p>
    <w:p w14:paraId="42D88E78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578A35F8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3B15D81B" w14:textId="77777777" w:rsidR="007904EC" w:rsidRDefault="007904EC" w:rsidP="007904EC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b/>
          <w:bCs/>
          <w:i/>
          <w:color w:val="FF0000"/>
          <w:sz w:val="20"/>
          <w:szCs w:val="20"/>
        </w:rPr>
      </w:pPr>
    </w:p>
    <w:p w14:paraId="0ABD9155" w14:textId="77777777" w:rsidR="007E011A" w:rsidRPr="00BC20F4" w:rsidRDefault="007E011A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Cambria" w:eastAsia="Arial Narrow" w:hAnsi="Cambria" w:cs="Arial"/>
          <w:i/>
          <w:color w:val="FF0000"/>
          <w:sz w:val="20"/>
          <w:szCs w:val="20"/>
        </w:rPr>
      </w:pPr>
      <w:bookmarkStart w:id="3" w:name="_Hlk180436794"/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Formularz należy złożyć w formie elektronicznej (kwalifikowany podpis elektroniczny)</w:t>
      </w:r>
    </w:p>
    <w:p w14:paraId="257D14AA" w14:textId="77777777" w:rsidR="007E011A" w:rsidRPr="00BC20F4" w:rsidRDefault="007E011A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sz w:val="20"/>
          <w:szCs w:val="20"/>
        </w:rPr>
      </w:pPr>
      <w:r w:rsidRPr="00BC20F4">
        <w:rPr>
          <w:rFonts w:ascii="Cambria" w:eastAsia="Arial Narrow" w:hAnsi="Cambria" w:cs="Arial"/>
          <w:i/>
          <w:color w:val="FF0000"/>
          <w:sz w:val="20"/>
          <w:szCs w:val="20"/>
        </w:rPr>
        <w:t>lub w postaci elektronicznej opatrzonej podpisem zaufanym lub podpisem osobistym</w:t>
      </w:r>
      <w:bookmarkEnd w:id="3"/>
    </w:p>
    <w:p w14:paraId="097288FE" w14:textId="483DED18" w:rsidR="006F2D6F" w:rsidRDefault="006F2D6F" w:rsidP="007E011A">
      <w:pPr>
        <w:widowControl w:val="0"/>
        <w:autoSpaceDE w:val="0"/>
        <w:autoSpaceDN w:val="0"/>
        <w:spacing w:after="0" w:line="276" w:lineRule="auto"/>
        <w:ind w:left="3686"/>
        <w:jc w:val="center"/>
        <w:rPr>
          <w:rFonts w:ascii="Arial" w:eastAsia="Times New Roman" w:hAnsi="Arial" w:cs="Arial"/>
          <w:b/>
          <w:bCs/>
          <w:sz w:val="20"/>
          <w:szCs w:val="20"/>
        </w:rPr>
      </w:pPr>
    </w:p>
    <w:sectPr w:rsidR="006F2D6F" w:rsidSect="007904EC">
      <w:headerReference w:type="default" r:id="rId10"/>
      <w:footerReference w:type="default" r:id="rId11"/>
      <w:footerReference w:type="first" r:id="rId12"/>
      <w:pgSz w:w="11906" w:h="16838" w:code="9"/>
      <w:pgMar w:top="568" w:right="1559" w:bottom="1843" w:left="1985" w:header="142" w:footer="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2EA4DC" w14:textId="77777777" w:rsidR="009840EE" w:rsidRDefault="009840EE">
      <w:pPr>
        <w:spacing w:after="0" w:line="240" w:lineRule="auto"/>
      </w:pPr>
      <w:r>
        <w:separator/>
      </w:r>
    </w:p>
  </w:endnote>
  <w:endnote w:type="continuationSeparator" w:id="0">
    <w:p w14:paraId="66462104" w14:textId="77777777" w:rsidR="009840EE" w:rsidRDefault="009840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" w:fontKey="{D4DCA734-082B-4BF5-9B99-E123583835C1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" w:fontKey="{A8CDFDAE-7776-46C9-B6C3-D62BD907AD24}"/>
    <w:embedBold r:id="rId3" w:fontKey="{BE60AC91-F098-4BD5-BA0D-A76F226DA6DF}"/>
    <w:embedItalic r:id="rId4" w:fontKey="{AAA75D73-AA8C-493D-8BE0-D480FE95E113}"/>
    <w:embedBoldItalic r:id="rId5" w:fontKey="{FF0016BE-A0F9-473F-A286-F223C7EF395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CA8AD4B-DBBF-4B90-AD1D-808706062E0F}"/>
    <w:embedBold r:id="rId7" w:fontKey="{75B6CEB2-5A3E-48BF-8198-94C1E0F67C4D}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8" w:fontKey="{F1CEE497-5A5F-49EA-8F91-7D834A142A36}"/>
  </w:font>
  <w:font w:name="Lato">
    <w:charset w:val="00"/>
    <w:family w:val="swiss"/>
    <w:pitch w:val="variable"/>
    <w:sig w:usb0="E10002FF" w:usb1="5000ECFF" w:usb2="00000021" w:usb3="00000000" w:csb0="0000019F" w:csb1="00000000"/>
    <w:embedRegular r:id="rId9" w:fontKey="{44ED4F85-BC07-46B5-8DD0-BEB53A2837B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0" w:fontKey="{43C7BE94-6468-4449-A161-4C98490F519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55D7635E-7EA4-47D1-B759-C7FC8B325949}"/>
    <w:embedBold r:id="rId12" w:fontKey="{BFDCA042-81C7-4D61-8032-6AC1B50B2BC7}"/>
    <w:embedItalic r:id="rId13" w:fontKey="{DE30EE07-FC4A-43B9-B4B4-0588AAA37495}"/>
    <w:embedBoldItalic r:id="rId14" w:fontKey="{01ED97BC-70D2-4DBB-9CAD-5E4435B2BF1F}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EA50D5" w14:textId="3D2DDCE7" w:rsidR="00C02E63" w:rsidRPr="00F63D4D" w:rsidRDefault="00C02E63" w:rsidP="00C02E63">
    <w:pPr>
      <w:pStyle w:val="Stopka"/>
      <w:pBdr>
        <w:top w:val="thinThickSmallGap" w:sz="24" w:space="1" w:color="823B0B" w:themeColor="accent2" w:themeShade="7F"/>
      </w:pBdr>
      <w:rPr>
        <w:rFonts w:ascii="Cambria" w:hAnsi="Cambria"/>
        <w:sz w:val="18"/>
        <w:szCs w:val="18"/>
      </w:rPr>
    </w:pPr>
    <w:r w:rsidRPr="00F63D4D">
      <w:rPr>
        <w:rFonts w:ascii="Cambria" w:hAnsi="Cambria"/>
        <w:sz w:val="18"/>
        <w:szCs w:val="18"/>
      </w:rPr>
      <w:ptab w:relativeTo="margin" w:alignment="right" w:leader="none"/>
    </w:r>
    <w:r w:rsidRPr="00F63D4D">
      <w:rPr>
        <w:rFonts w:ascii="Cambria" w:hAnsi="Cambria"/>
        <w:spacing w:val="60"/>
        <w:sz w:val="18"/>
        <w:szCs w:val="18"/>
      </w:rPr>
      <w:t xml:space="preserve"> Strona</w:t>
    </w:r>
    <w:r w:rsidRPr="00F63D4D">
      <w:rPr>
        <w:rFonts w:ascii="Cambria" w:hAnsi="Cambria"/>
        <w:sz w:val="18"/>
        <w:szCs w:val="18"/>
      </w:rPr>
      <w:t xml:space="preserve"> | </w:t>
    </w:r>
    <w:r w:rsidRPr="00F63D4D">
      <w:rPr>
        <w:rFonts w:ascii="Cambria" w:hAnsi="Cambria"/>
        <w:sz w:val="18"/>
        <w:szCs w:val="18"/>
      </w:rPr>
      <w:fldChar w:fldCharType="begin"/>
    </w:r>
    <w:r w:rsidRPr="00F63D4D">
      <w:rPr>
        <w:rFonts w:ascii="Cambria" w:hAnsi="Cambria"/>
        <w:sz w:val="18"/>
        <w:szCs w:val="18"/>
      </w:rPr>
      <w:instrText xml:space="preserve"> PAGE   \* MERGEFORMAT </w:instrText>
    </w:r>
    <w:r w:rsidRPr="00F63D4D">
      <w:rPr>
        <w:rFonts w:ascii="Cambria" w:hAnsi="Cambria"/>
        <w:sz w:val="18"/>
        <w:szCs w:val="18"/>
      </w:rPr>
      <w:fldChar w:fldCharType="separate"/>
    </w:r>
    <w:r w:rsidRPr="00F63D4D">
      <w:rPr>
        <w:rFonts w:ascii="Cambria" w:hAnsi="Cambria"/>
        <w:sz w:val="18"/>
        <w:szCs w:val="18"/>
      </w:rPr>
      <w:t>2</w:t>
    </w:r>
    <w:r w:rsidRPr="00F63D4D">
      <w:rPr>
        <w:rFonts w:ascii="Cambria" w:hAnsi="Cambria"/>
        <w:sz w:val="18"/>
        <w:szCs w:val="18"/>
      </w:rPr>
      <w:fldChar w:fldCharType="end"/>
    </w:r>
  </w:p>
  <w:p w14:paraId="3C1850DE" w14:textId="77777777" w:rsidR="00C02E63" w:rsidRDefault="00C02E6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E048EB" w14:textId="77777777" w:rsidR="002C2E6E" w:rsidRPr="00047484" w:rsidRDefault="002C2E6E" w:rsidP="00293784">
    <w:pPr>
      <w:pStyle w:val="Stopka"/>
      <w:tabs>
        <w:tab w:val="clear" w:pos="4536"/>
        <w:tab w:val="clear" w:pos="9072"/>
        <w:tab w:val="left" w:pos="5954"/>
      </w:tabs>
      <w:rPr>
        <w:sz w:val="6"/>
        <w:szCs w:val="6"/>
      </w:rPr>
    </w:pPr>
  </w:p>
  <w:p w14:paraId="67F14B84" w14:textId="77777777" w:rsidR="00567836" w:rsidRPr="00B61076" w:rsidRDefault="00567836" w:rsidP="00872D3F">
    <w:pPr>
      <w:rPr>
        <w:rFonts w:ascii="Arial" w:hAnsi="Arial" w:cs="Arial"/>
        <w:sz w:val="2"/>
        <w:szCs w:val="2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D348B3" w14:textId="77777777" w:rsidR="009840EE" w:rsidRDefault="009840EE">
      <w:pPr>
        <w:spacing w:after="0" w:line="240" w:lineRule="auto"/>
      </w:pPr>
      <w:r>
        <w:separator/>
      </w:r>
    </w:p>
  </w:footnote>
  <w:footnote w:type="continuationSeparator" w:id="0">
    <w:p w14:paraId="1BCA0CC3" w14:textId="77777777" w:rsidR="009840EE" w:rsidRDefault="009840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F0C4BD" w14:textId="45F520DE" w:rsidR="002C2E6E" w:rsidRPr="00F407CD" w:rsidRDefault="00F407CD" w:rsidP="00F407CD">
    <w:pPr>
      <w:pStyle w:val="Nagwek"/>
      <w:pBdr>
        <w:bottom w:val="thickThinSmallGap" w:sz="24" w:space="1" w:color="823B0B" w:themeColor="accent2" w:themeShade="7F"/>
      </w:pBdr>
      <w:ind w:firstLine="708"/>
      <w:jc w:val="center"/>
      <w:rPr>
        <w:rFonts w:ascii="Cambria" w:eastAsiaTheme="majorEastAsia" w:hAnsi="Cambria" w:cstheme="majorBidi"/>
        <w:sz w:val="20"/>
        <w:szCs w:val="28"/>
      </w:rPr>
    </w:pPr>
    <w:sdt>
      <w:sdtPr>
        <w:rPr>
          <w:rFonts w:ascii="Cambria" w:eastAsiaTheme="majorEastAsia" w:hAnsi="Cambria" w:cstheme="majorBidi"/>
          <w:color w:val="000000"/>
          <w:sz w:val="18"/>
          <w:szCs w:val="18"/>
          <w:lang w:eastAsia="pl-PL" w:bidi="pl-PL"/>
        </w:rPr>
        <w:alias w:val="Tytuł"/>
        <w:id w:val="77738743"/>
        <w:placeholder>
          <w:docPart w:val="0425D91B47FC4EE8A25FEAB9BA4CD4DA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Content>
        <w:bookmarkStart w:id="4" w:name="_Hlk193826763"/>
        <w:r w:rsidRPr="00F407CD">
          <w:rPr>
            <w:rFonts w:ascii="Cambria" w:eastAsiaTheme="majorEastAsia" w:hAnsi="Cambria" w:cstheme="majorBidi"/>
            <w:color w:val="000000"/>
            <w:sz w:val="18"/>
            <w:szCs w:val="18"/>
            <w:lang w:eastAsia="pl-PL" w:bidi="pl-PL"/>
          </w:rPr>
          <w:t>Sygn.: ZP68-03.2025</w:t>
        </w:r>
      </w:sdtContent>
    </w:sdt>
    <w:bookmarkEnd w:id="4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2F0C45BE"/>
    <w:name w:val="WW8Num5"/>
    <w:lvl w:ilvl="0">
      <w:start w:val="1"/>
      <w:numFmt w:val="decimal"/>
      <w:lvlText w:val="%1."/>
      <w:lvlJc w:val="left"/>
      <w:pPr>
        <w:tabs>
          <w:tab w:val="num" w:pos="0"/>
        </w:tabs>
        <w:ind w:left="426" w:hanging="360"/>
      </w:pPr>
      <w:rPr>
        <w:rFonts w:ascii="Times New Roman" w:eastAsia="SimSun" w:hAnsi="Times New Roman" w:cs="Times New Roman" w:hint="default"/>
        <w:bCs/>
        <w:color w:val="000000"/>
        <w:kern w:val="2"/>
        <w:sz w:val="22"/>
        <w:szCs w:val="22"/>
        <w:lang w:bidi="hi-IN"/>
      </w:rPr>
    </w:lvl>
  </w:abstractNum>
  <w:abstractNum w:abstractNumId="1" w15:restartNumberingAfterBreak="0">
    <w:nsid w:val="00A5797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5123534"/>
    <w:multiLevelType w:val="hybridMultilevel"/>
    <w:tmpl w:val="98EACE28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ED35581"/>
    <w:multiLevelType w:val="multilevel"/>
    <w:tmpl w:val="2D4288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4" w15:restartNumberingAfterBreak="0">
    <w:nsid w:val="10BA6C12"/>
    <w:multiLevelType w:val="hybridMultilevel"/>
    <w:tmpl w:val="BBC64F64"/>
    <w:lvl w:ilvl="0" w:tplc="2DE40B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81C15EE"/>
    <w:multiLevelType w:val="hybridMultilevel"/>
    <w:tmpl w:val="1CBEF6E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33D0404"/>
    <w:multiLevelType w:val="hybridMultilevel"/>
    <w:tmpl w:val="9D787256"/>
    <w:lvl w:ilvl="0" w:tplc="04150017">
      <w:start w:val="1"/>
      <w:numFmt w:val="lowerLetter"/>
      <w:lvlText w:val="%1)"/>
      <w:lvlJc w:val="left"/>
      <w:pPr>
        <w:ind w:left="1508" w:hanging="360"/>
      </w:pPr>
    </w:lvl>
    <w:lvl w:ilvl="1" w:tplc="04150019" w:tentative="1">
      <w:start w:val="1"/>
      <w:numFmt w:val="lowerLetter"/>
      <w:lvlText w:val="%2."/>
      <w:lvlJc w:val="left"/>
      <w:pPr>
        <w:ind w:left="2228" w:hanging="360"/>
      </w:pPr>
    </w:lvl>
    <w:lvl w:ilvl="2" w:tplc="0415001B" w:tentative="1">
      <w:start w:val="1"/>
      <w:numFmt w:val="lowerRoman"/>
      <w:lvlText w:val="%3."/>
      <w:lvlJc w:val="right"/>
      <w:pPr>
        <w:ind w:left="2948" w:hanging="180"/>
      </w:pPr>
    </w:lvl>
    <w:lvl w:ilvl="3" w:tplc="0415000F" w:tentative="1">
      <w:start w:val="1"/>
      <w:numFmt w:val="decimal"/>
      <w:lvlText w:val="%4."/>
      <w:lvlJc w:val="left"/>
      <w:pPr>
        <w:ind w:left="3668" w:hanging="360"/>
      </w:pPr>
    </w:lvl>
    <w:lvl w:ilvl="4" w:tplc="04150019" w:tentative="1">
      <w:start w:val="1"/>
      <w:numFmt w:val="lowerLetter"/>
      <w:lvlText w:val="%5."/>
      <w:lvlJc w:val="left"/>
      <w:pPr>
        <w:ind w:left="4388" w:hanging="360"/>
      </w:pPr>
    </w:lvl>
    <w:lvl w:ilvl="5" w:tplc="0415001B" w:tentative="1">
      <w:start w:val="1"/>
      <w:numFmt w:val="lowerRoman"/>
      <w:lvlText w:val="%6."/>
      <w:lvlJc w:val="right"/>
      <w:pPr>
        <w:ind w:left="5108" w:hanging="180"/>
      </w:pPr>
    </w:lvl>
    <w:lvl w:ilvl="6" w:tplc="0415000F" w:tentative="1">
      <w:start w:val="1"/>
      <w:numFmt w:val="decimal"/>
      <w:lvlText w:val="%7."/>
      <w:lvlJc w:val="left"/>
      <w:pPr>
        <w:ind w:left="5828" w:hanging="360"/>
      </w:pPr>
    </w:lvl>
    <w:lvl w:ilvl="7" w:tplc="04150019" w:tentative="1">
      <w:start w:val="1"/>
      <w:numFmt w:val="lowerLetter"/>
      <w:lvlText w:val="%8."/>
      <w:lvlJc w:val="left"/>
      <w:pPr>
        <w:ind w:left="6548" w:hanging="360"/>
      </w:pPr>
    </w:lvl>
    <w:lvl w:ilvl="8" w:tplc="0415001B" w:tentative="1">
      <w:start w:val="1"/>
      <w:numFmt w:val="lowerRoman"/>
      <w:lvlText w:val="%9."/>
      <w:lvlJc w:val="right"/>
      <w:pPr>
        <w:ind w:left="7268" w:hanging="180"/>
      </w:pPr>
    </w:lvl>
  </w:abstractNum>
  <w:abstractNum w:abstractNumId="7" w15:restartNumberingAfterBreak="0">
    <w:nsid w:val="45464781"/>
    <w:multiLevelType w:val="hybridMultilevel"/>
    <w:tmpl w:val="C96603EA"/>
    <w:lvl w:ilvl="0" w:tplc="9CBC81AC">
      <w:start w:val="1"/>
      <w:numFmt w:val="decimal"/>
      <w:lvlText w:val="%1."/>
      <w:lvlJc w:val="left"/>
      <w:pPr>
        <w:ind w:left="1396" w:hanging="360"/>
      </w:pPr>
      <w:rPr>
        <w:rFonts w:asciiTheme="majorHAnsi" w:eastAsia="Arial Narrow" w:hAnsiTheme="majorHAnsi" w:cs="Arial"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1" w:tplc="99CEE4FE">
      <w:start w:val="1"/>
      <w:numFmt w:val="decimal"/>
      <w:lvlText w:val="%2."/>
      <w:lvlJc w:val="left"/>
      <w:pPr>
        <w:ind w:left="1744" w:hanging="425"/>
      </w:pPr>
      <w:rPr>
        <w:rFonts w:hint="default"/>
        <w:b w:val="0"/>
        <w:bCs w:val="0"/>
        <w:i w:val="0"/>
        <w:iCs w:val="0"/>
        <w:w w:val="100"/>
        <w:sz w:val="24"/>
        <w:szCs w:val="24"/>
        <w:lang w:val="pl-PL" w:eastAsia="en-US" w:bidi="ar-SA"/>
      </w:rPr>
    </w:lvl>
    <w:lvl w:ilvl="2" w:tplc="F65840FA">
      <w:numFmt w:val="bullet"/>
      <w:lvlText w:val="•"/>
      <w:lvlJc w:val="left"/>
      <w:pPr>
        <w:ind w:left="2725" w:hanging="425"/>
      </w:pPr>
      <w:rPr>
        <w:rFonts w:hint="default"/>
        <w:lang w:val="pl-PL" w:eastAsia="en-US" w:bidi="ar-SA"/>
      </w:rPr>
    </w:lvl>
    <w:lvl w:ilvl="3" w:tplc="3D30AAF4">
      <w:numFmt w:val="bullet"/>
      <w:lvlText w:val="•"/>
      <w:lvlJc w:val="left"/>
      <w:pPr>
        <w:ind w:left="3710" w:hanging="425"/>
      </w:pPr>
      <w:rPr>
        <w:rFonts w:hint="default"/>
        <w:lang w:val="pl-PL" w:eastAsia="en-US" w:bidi="ar-SA"/>
      </w:rPr>
    </w:lvl>
    <w:lvl w:ilvl="4" w:tplc="F3941D80">
      <w:numFmt w:val="bullet"/>
      <w:lvlText w:val="•"/>
      <w:lvlJc w:val="left"/>
      <w:pPr>
        <w:ind w:left="4695" w:hanging="425"/>
      </w:pPr>
      <w:rPr>
        <w:rFonts w:hint="default"/>
        <w:lang w:val="pl-PL" w:eastAsia="en-US" w:bidi="ar-SA"/>
      </w:rPr>
    </w:lvl>
    <w:lvl w:ilvl="5" w:tplc="3E024DE6">
      <w:numFmt w:val="bullet"/>
      <w:lvlText w:val="•"/>
      <w:lvlJc w:val="left"/>
      <w:pPr>
        <w:ind w:left="5680" w:hanging="425"/>
      </w:pPr>
      <w:rPr>
        <w:rFonts w:hint="default"/>
        <w:lang w:val="pl-PL" w:eastAsia="en-US" w:bidi="ar-SA"/>
      </w:rPr>
    </w:lvl>
    <w:lvl w:ilvl="6" w:tplc="D5DA9AA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C63EF0AA">
      <w:numFmt w:val="bullet"/>
      <w:lvlText w:val="•"/>
      <w:lvlJc w:val="left"/>
      <w:pPr>
        <w:ind w:left="7650" w:hanging="425"/>
      </w:pPr>
      <w:rPr>
        <w:rFonts w:hint="default"/>
        <w:lang w:val="pl-PL" w:eastAsia="en-US" w:bidi="ar-SA"/>
      </w:rPr>
    </w:lvl>
    <w:lvl w:ilvl="8" w:tplc="3774E5BA">
      <w:numFmt w:val="bullet"/>
      <w:lvlText w:val="•"/>
      <w:lvlJc w:val="left"/>
      <w:pPr>
        <w:ind w:left="8636" w:hanging="425"/>
      </w:pPr>
      <w:rPr>
        <w:rFonts w:hint="default"/>
        <w:lang w:val="pl-PL" w:eastAsia="en-US" w:bidi="ar-SA"/>
      </w:rPr>
    </w:lvl>
  </w:abstractNum>
  <w:abstractNum w:abstractNumId="8" w15:restartNumberingAfterBreak="0">
    <w:nsid w:val="50947A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BC01E93"/>
    <w:multiLevelType w:val="hybridMultilevel"/>
    <w:tmpl w:val="69D4836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EBC197F"/>
    <w:multiLevelType w:val="multilevel"/>
    <w:tmpl w:val="C8D6425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6" w:hanging="450"/>
      </w:pPr>
      <w:rPr>
        <w:rFonts w:eastAsia="Times New Roman" w:hint="default"/>
        <w:b w:val="0"/>
        <w:i w:val="0"/>
        <w:u w:val="none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eastAsia="Times New Roman" w:hint="default"/>
        <w:b w:val="0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eastAsia="Times New Roman" w:hint="default"/>
        <w:b w:val="0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eastAsia="Times New Roman" w:hint="default"/>
        <w:b w:val="0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eastAsia="Times New Roman" w:hint="default"/>
        <w:b w:val="0"/>
        <w:i w:val="0"/>
        <w:u w:val="none"/>
      </w:rPr>
    </w:lvl>
  </w:abstractNum>
  <w:abstractNum w:abstractNumId="11" w15:restartNumberingAfterBreak="0">
    <w:nsid w:val="6D273A8C"/>
    <w:multiLevelType w:val="hybridMultilevel"/>
    <w:tmpl w:val="9A90FFB6"/>
    <w:lvl w:ilvl="0" w:tplc="2D92C71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9840252">
    <w:abstractNumId w:val="4"/>
  </w:num>
  <w:num w:numId="2" w16cid:durableId="945111708">
    <w:abstractNumId w:val="8"/>
  </w:num>
  <w:num w:numId="3" w16cid:durableId="1085958412">
    <w:abstractNumId w:val="3"/>
  </w:num>
  <w:num w:numId="4" w16cid:durableId="1657761052">
    <w:abstractNumId w:val="10"/>
  </w:num>
  <w:num w:numId="5" w16cid:durableId="1449396792">
    <w:abstractNumId w:val="6"/>
  </w:num>
  <w:num w:numId="6" w16cid:durableId="972441014">
    <w:abstractNumId w:val="2"/>
  </w:num>
  <w:num w:numId="7" w16cid:durableId="434247936">
    <w:abstractNumId w:val="9"/>
  </w:num>
  <w:num w:numId="8" w16cid:durableId="1640261482">
    <w:abstractNumId w:val="1"/>
  </w:num>
  <w:num w:numId="9" w16cid:durableId="29382499">
    <w:abstractNumId w:val="5"/>
  </w:num>
  <w:num w:numId="10" w16cid:durableId="2105613880">
    <w:abstractNumId w:val="7"/>
  </w:num>
  <w:num w:numId="11" w16cid:durableId="920875960">
    <w:abstractNumId w:val="1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attachedTemplate r:id="rId1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A6D"/>
    <w:rsid w:val="00002E45"/>
    <w:rsid w:val="0004294B"/>
    <w:rsid w:val="00047484"/>
    <w:rsid w:val="000534D3"/>
    <w:rsid w:val="00074340"/>
    <w:rsid w:val="00081FE7"/>
    <w:rsid w:val="00094CBD"/>
    <w:rsid w:val="000A3799"/>
    <w:rsid w:val="000B0706"/>
    <w:rsid w:val="000C658B"/>
    <w:rsid w:val="000C6EA4"/>
    <w:rsid w:val="000D74CF"/>
    <w:rsid w:val="000E4B37"/>
    <w:rsid w:val="00101263"/>
    <w:rsid w:val="001014E5"/>
    <w:rsid w:val="00103916"/>
    <w:rsid w:val="00115D01"/>
    <w:rsid w:val="001640E8"/>
    <w:rsid w:val="001776FB"/>
    <w:rsid w:val="0018487A"/>
    <w:rsid w:val="00193FF8"/>
    <w:rsid w:val="001956CE"/>
    <w:rsid w:val="001A24AF"/>
    <w:rsid w:val="001A4AC4"/>
    <w:rsid w:val="001C74DE"/>
    <w:rsid w:val="001E02EC"/>
    <w:rsid w:val="001E444B"/>
    <w:rsid w:val="00211068"/>
    <w:rsid w:val="002421C4"/>
    <w:rsid w:val="0025143A"/>
    <w:rsid w:val="002530B3"/>
    <w:rsid w:val="00266F17"/>
    <w:rsid w:val="00271FE8"/>
    <w:rsid w:val="00283A51"/>
    <w:rsid w:val="00287D62"/>
    <w:rsid w:val="00291E02"/>
    <w:rsid w:val="002A060C"/>
    <w:rsid w:val="002A3915"/>
    <w:rsid w:val="002C2E6E"/>
    <w:rsid w:val="002E150D"/>
    <w:rsid w:val="003040C4"/>
    <w:rsid w:val="00310FDE"/>
    <w:rsid w:val="003141D0"/>
    <w:rsid w:val="00330266"/>
    <w:rsid w:val="00331780"/>
    <w:rsid w:val="00332045"/>
    <w:rsid w:val="003324D6"/>
    <w:rsid w:val="003452FB"/>
    <w:rsid w:val="00350B4F"/>
    <w:rsid w:val="00352A40"/>
    <w:rsid w:val="003636DE"/>
    <w:rsid w:val="0037341F"/>
    <w:rsid w:val="00383DDA"/>
    <w:rsid w:val="003848A9"/>
    <w:rsid w:val="00387EFA"/>
    <w:rsid w:val="00394FFA"/>
    <w:rsid w:val="003A014A"/>
    <w:rsid w:val="003A5ADA"/>
    <w:rsid w:val="003B1DBF"/>
    <w:rsid w:val="003C43D7"/>
    <w:rsid w:val="003F1969"/>
    <w:rsid w:val="0040292F"/>
    <w:rsid w:val="00405C18"/>
    <w:rsid w:val="004111DB"/>
    <w:rsid w:val="004215DA"/>
    <w:rsid w:val="00425552"/>
    <w:rsid w:val="0044050A"/>
    <w:rsid w:val="00442102"/>
    <w:rsid w:val="00455F65"/>
    <w:rsid w:val="004615D6"/>
    <w:rsid w:val="00467802"/>
    <w:rsid w:val="004912FE"/>
    <w:rsid w:val="0049189B"/>
    <w:rsid w:val="00493471"/>
    <w:rsid w:val="004C7E25"/>
    <w:rsid w:val="004D60B4"/>
    <w:rsid w:val="004D6662"/>
    <w:rsid w:val="004E2335"/>
    <w:rsid w:val="004E6A51"/>
    <w:rsid w:val="004F1305"/>
    <w:rsid w:val="00500347"/>
    <w:rsid w:val="00502DC5"/>
    <w:rsid w:val="00521220"/>
    <w:rsid w:val="005279C5"/>
    <w:rsid w:val="00530A74"/>
    <w:rsid w:val="00531A06"/>
    <w:rsid w:val="0054150A"/>
    <w:rsid w:val="00555764"/>
    <w:rsid w:val="00556787"/>
    <w:rsid w:val="00562283"/>
    <w:rsid w:val="005640A6"/>
    <w:rsid w:val="00567836"/>
    <w:rsid w:val="005758CA"/>
    <w:rsid w:val="005804DD"/>
    <w:rsid w:val="0058479D"/>
    <w:rsid w:val="0059597C"/>
    <w:rsid w:val="005A1409"/>
    <w:rsid w:val="005A6255"/>
    <w:rsid w:val="005A7243"/>
    <w:rsid w:val="005B219D"/>
    <w:rsid w:val="005B3206"/>
    <w:rsid w:val="005B74CF"/>
    <w:rsid w:val="005E2E2A"/>
    <w:rsid w:val="005F1A8F"/>
    <w:rsid w:val="005F72FB"/>
    <w:rsid w:val="0062110E"/>
    <w:rsid w:val="00640702"/>
    <w:rsid w:val="006438EE"/>
    <w:rsid w:val="006551A5"/>
    <w:rsid w:val="00655AFF"/>
    <w:rsid w:val="00655F75"/>
    <w:rsid w:val="0068096C"/>
    <w:rsid w:val="00682A83"/>
    <w:rsid w:val="00682F8C"/>
    <w:rsid w:val="006A7548"/>
    <w:rsid w:val="006B161C"/>
    <w:rsid w:val="006C2693"/>
    <w:rsid w:val="006D2970"/>
    <w:rsid w:val="006D4575"/>
    <w:rsid w:val="006D7CBE"/>
    <w:rsid w:val="006E0085"/>
    <w:rsid w:val="006F2186"/>
    <w:rsid w:val="006F2D6F"/>
    <w:rsid w:val="00711F85"/>
    <w:rsid w:val="00712A6E"/>
    <w:rsid w:val="00712E10"/>
    <w:rsid w:val="00724697"/>
    <w:rsid w:val="00732148"/>
    <w:rsid w:val="00734821"/>
    <w:rsid w:val="00735F56"/>
    <w:rsid w:val="00737B0B"/>
    <w:rsid w:val="00742A46"/>
    <w:rsid w:val="00751717"/>
    <w:rsid w:val="00762CAF"/>
    <w:rsid w:val="00763659"/>
    <w:rsid w:val="00767C22"/>
    <w:rsid w:val="00783B93"/>
    <w:rsid w:val="007904EC"/>
    <w:rsid w:val="007A312B"/>
    <w:rsid w:val="007A45CF"/>
    <w:rsid w:val="007C353C"/>
    <w:rsid w:val="007C3A8A"/>
    <w:rsid w:val="007C5262"/>
    <w:rsid w:val="007C7B3A"/>
    <w:rsid w:val="007E011A"/>
    <w:rsid w:val="0080249B"/>
    <w:rsid w:val="0081243C"/>
    <w:rsid w:val="00821EA4"/>
    <w:rsid w:val="0082595B"/>
    <w:rsid w:val="00844FF8"/>
    <w:rsid w:val="008538D6"/>
    <w:rsid w:val="0086392E"/>
    <w:rsid w:val="00872D3F"/>
    <w:rsid w:val="0087608B"/>
    <w:rsid w:val="008842DE"/>
    <w:rsid w:val="00887FBA"/>
    <w:rsid w:val="008D2904"/>
    <w:rsid w:val="008D5CC3"/>
    <w:rsid w:val="008F3EE5"/>
    <w:rsid w:val="0090151C"/>
    <w:rsid w:val="0091037E"/>
    <w:rsid w:val="00917665"/>
    <w:rsid w:val="00945EB5"/>
    <w:rsid w:val="0097584E"/>
    <w:rsid w:val="00983CD1"/>
    <w:rsid w:val="009840EE"/>
    <w:rsid w:val="009904F1"/>
    <w:rsid w:val="00992C16"/>
    <w:rsid w:val="009A6EEB"/>
    <w:rsid w:val="009B6545"/>
    <w:rsid w:val="009B658C"/>
    <w:rsid w:val="009C1057"/>
    <w:rsid w:val="009E4C17"/>
    <w:rsid w:val="009F594E"/>
    <w:rsid w:val="009F7E0D"/>
    <w:rsid w:val="00A23AD4"/>
    <w:rsid w:val="00A26155"/>
    <w:rsid w:val="00A3533A"/>
    <w:rsid w:val="00A44DCC"/>
    <w:rsid w:val="00A50BC0"/>
    <w:rsid w:val="00A53E58"/>
    <w:rsid w:val="00A61956"/>
    <w:rsid w:val="00A84E50"/>
    <w:rsid w:val="00A93D0A"/>
    <w:rsid w:val="00AA539A"/>
    <w:rsid w:val="00AB1567"/>
    <w:rsid w:val="00AD2936"/>
    <w:rsid w:val="00AF00DF"/>
    <w:rsid w:val="00AF04A9"/>
    <w:rsid w:val="00AF7EE8"/>
    <w:rsid w:val="00B03AD0"/>
    <w:rsid w:val="00B03FB1"/>
    <w:rsid w:val="00B07A5F"/>
    <w:rsid w:val="00B206E6"/>
    <w:rsid w:val="00B22B20"/>
    <w:rsid w:val="00B2413E"/>
    <w:rsid w:val="00B4788D"/>
    <w:rsid w:val="00B61076"/>
    <w:rsid w:val="00B667C4"/>
    <w:rsid w:val="00B7137B"/>
    <w:rsid w:val="00B85B27"/>
    <w:rsid w:val="00B85D8E"/>
    <w:rsid w:val="00B93AE4"/>
    <w:rsid w:val="00BA29A2"/>
    <w:rsid w:val="00BB76AA"/>
    <w:rsid w:val="00BE17E9"/>
    <w:rsid w:val="00BE5133"/>
    <w:rsid w:val="00BE7BF0"/>
    <w:rsid w:val="00BE7C1C"/>
    <w:rsid w:val="00BF111C"/>
    <w:rsid w:val="00BF124B"/>
    <w:rsid w:val="00C00432"/>
    <w:rsid w:val="00C021E2"/>
    <w:rsid w:val="00C02E63"/>
    <w:rsid w:val="00C034DD"/>
    <w:rsid w:val="00C12E27"/>
    <w:rsid w:val="00C175D8"/>
    <w:rsid w:val="00C23738"/>
    <w:rsid w:val="00C23F86"/>
    <w:rsid w:val="00C618BF"/>
    <w:rsid w:val="00C70A63"/>
    <w:rsid w:val="00C75A91"/>
    <w:rsid w:val="00C81A41"/>
    <w:rsid w:val="00C878EC"/>
    <w:rsid w:val="00C93428"/>
    <w:rsid w:val="00C96B7F"/>
    <w:rsid w:val="00CB2080"/>
    <w:rsid w:val="00CB3BAE"/>
    <w:rsid w:val="00CE3CFD"/>
    <w:rsid w:val="00CE3DDB"/>
    <w:rsid w:val="00CE676C"/>
    <w:rsid w:val="00CF3DA9"/>
    <w:rsid w:val="00CF5DEB"/>
    <w:rsid w:val="00D008A3"/>
    <w:rsid w:val="00D070D6"/>
    <w:rsid w:val="00D1202D"/>
    <w:rsid w:val="00D132AA"/>
    <w:rsid w:val="00D520BD"/>
    <w:rsid w:val="00D668A1"/>
    <w:rsid w:val="00D707A8"/>
    <w:rsid w:val="00D74AF6"/>
    <w:rsid w:val="00D770A8"/>
    <w:rsid w:val="00D84AD6"/>
    <w:rsid w:val="00D909CD"/>
    <w:rsid w:val="00D926E5"/>
    <w:rsid w:val="00DB0676"/>
    <w:rsid w:val="00DB3EF8"/>
    <w:rsid w:val="00DD3EC0"/>
    <w:rsid w:val="00DE0E2D"/>
    <w:rsid w:val="00E0369C"/>
    <w:rsid w:val="00E15EBF"/>
    <w:rsid w:val="00E24DFD"/>
    <w:rsid w:val="00E274ED"/>
    <w:rsid w:val="00E83D00"/>
    <w:rsid w:val="00EA7A1A"/>
    <w:rsid w:val="00EB3527"/>
    <w:rsid w:val="00EC1C5A"/>
    <w:rsid w:val="00ED07ED"/>
    <w:rsid w:val="00ED08E5"/>
    <w:rsid w:val="00EE4625"/>
    <w:rsid w:val="00EF1B25"/>
    <w:rsid w:val="00EF3520"/>
    <w:rsid w:val="00EF436E"/>
    <w:rsid w:val="00EF7E60"/>
    <w:rsid w:val="00F126A5"/>
    <w:rsid w:val="00F13A33"/>
    <w:rsid w:val="00F2691E"/>
    <w:rsid w:val="00F26C09"/>
    <w:rsid w:val="00F342C0"/>
    <w:rsid w:val="00F407CD"/>
    <w:rsid w:val="00F55785"/>
    <w:rsid w:val="00F62251"/>
    <w:rsid w:val="00F63D4D"/>
    <w:rsid w:val="00F71657"/>
    <w:rsid w:val="00F71DC4"/>
    <w:rsid w:val="00F95453"/>
    <w:rsid w:val="00FB0E44"/>
    <w:rsid w:val="00FB1A6D"/>
    <w:rsid w:val="00FC0326"/>
    <w:rsid w:val="00FC46F4"/>
    <w:rsid w:val="00FE37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942FF3"/>
  <w15:docId w15:val="{82C8A104-7677-4104-A743-5DE70B39AD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FB1A6D"/>
    <w:pPr>
      <w:keepNext/>
      <w:spacing w:after="0" w:line="240" w:lineRule="auto"/>
      <w:outlineLvl w:val="0"/>
    </w:pPr>
    <w:rPr>
      <w:rFonts w:ascii="Times New Roman" w:hAnsi="Times New Roman" w:cs="Times New Roman"/>
      <w:b/>
      <w:sz w:val="32"/>
      <w:szCs w:val="24"/>
    </w:rPr>
  </w:style>
  <w:style w:type="paragraph" w:styleId="Nagwek2">
    <w:name w:val="heading 2"/>
    <w:basedOn w:val="Normalny"/>
    <w:next w:val="Normalny"/>
    <w:link w:val="Nagwek2Znak"/>
    <w:qFormat/>
    <w:rsid w:val="00FB1A6D"/>
    <w:pPr>
      <w:keepNext/>
      <w:spacing w:after="0" w:line="240" w:lineRule="auto"/>
      <w:jc w:val="center"/>
      <w:outlineLvl w:val="1"/>
    </w:pPr>
    <w:rPr>
      <w:rFonts w:ascii="Times New Roman" w:hAnsi="Times New Roman" w:cs="Times New Roman"/>
      <w:b/>
      <w:bCs/>
      <w:sz w:val="32"/>
      <w:szCs w:val="24"/>
    </w:rPr>
  </w:style>
  <w:style w:type="paragraph" w:styleId="Nagwek4">
    <w:name w:val="heading 4"/>
    <w:basedOn w:val="Normalny"/>
    <w:next w:val="Normalny"/>
    <w:link w:val="Nagwek4Znak"/>
    <w:qFormat/>
    <w:rsid w:val="005A1409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sz w:val="28"/>
      <w:szCs w:val="24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97584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qFormat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9276B2"/>
  </w:style>
  <w:style w:type="paragraph" w:styleId="Stopka">
    <w:name w:val="footer"/>
    <w:basedOn w:val="Normalny"/>
    <w:link w:val="StopkaZnak"/>
    <w:uiPriority w:val="99"/>
    <w:unhideWhenUsed/>
    <w:rsid w:val="009276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276B2"/>
  </w:style>
  <w:style w:type="character" w:styleId="Hipercze">
    <w:name w:val="Hyperlink"/>
    <w:rsid w:val="00A3647B"/>
    <w:rPr>
      <w:u w:val="single"/>
    </w:rPr>
  </w:style>
  <w:style w:type="table" w:styleId="Tabela-Siatka">
    <w:name w:val="Table Grid"/>
    <w:basedOn w:val="Standardowy"/>
    <w:uiPriority w:val="59"/>
    <w:rsid w:val="003B37F7"/>
    <w:pPr>
      <w:spacing w:after="0" w:line="240" w:lineRule="auto"/>
    </w:pPr>
    <w:rPr>
      <w:rFonts w:ascii="Times" w:eastAsia="Times New Roman" w:hAnsi="Times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ne4">
    <w:name w:val="Dane4"/>
    <w:basedOn w:val="Normalny"/>
    <w:link w:val="Dane4Znak"/>
    <w:qFormat/>
    <w:rsid w:val="00424198"/>
    <w:pPr>
      <w:spacing w:after="0" w:line="276" w:lineRule="auto"/>
    </w:pPr>
    <w:rPr>
      <w:rFonts w:ascii="Lato" w:hAnsi="Lato"/>
    </w:rPr>
  </w:style>
  <w:style w:type="character" w:customStyle="1" w:styleId="Dane4Znak">
    <w:name w:val="Dane4 Znak"/>
    <w:basedOn w:val="Domylnaczcionkaakapitu"/>
    <w:link w:val="Dane4"/>
    <w:rsid w:val="00424198"/>
    <w:rPr>
      <w:rFonts w:ascii="Lato" w:hAnsi="Lato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F13A33"/>
    <w:rPr>
      <w:color w:val="605E5C"/>
      <w:shd w:val="clear" w:color="auto" w:fill="E1DFDD"/>
    </w:rPr>
  </w:style>
  <w:style w:type="character" w:customStyle="1" w:styleId="Teksttreci">
    <w:name w:val="Tekst treści_"/>
    <w:basedOn w:val="Domylnaczcionkaakapitu"/>
    <w:link w:val="Teksttreci0"/>
    <w:rsid w:val="00BF124B"/>
    <w:rPr>
      <w:rFonts w:ascii="Calibri" w:eastAsia="Calibri" w:hAnsi="Calibri" w:cs="Calibri"/>
      <w:color w:val="00000A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BF124B"/>
    <w:pPr>
      <w:widowControl w:val="0"/>
      <w:shd w:val="clear" w:color="auto" w:fill="FFFFFF"/>
      <w:spacing w:line="254" w:lineRule="auto"/>
    </w:pPr>
    <w:rPr>
      <w:rFonts w:ascii="Calibri" w:eastAsia="Calibri" w:hAnsi="Calibri" w:cs="Calibri"/>
      <w:color w:val="00000A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A7A1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A7A1A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15EB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15EB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15EB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15E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15EBF"/>
    <w:rPr>
      <w:b/>
      <w:bCs/>
      <w:sz w:val="20"/>
      <w:szCs w:val="20"/>
    </w:rPr>
  </w:style>
  <w:style w:type="paragraph" w:styleId="Akapitzlist">
    <w:name w:val="List Paragraph"/>
    <w:aliases w:val="Preambuła,Lista num,List Paragraph,Akapit z listą BS,Numerowanie,lp1,A_wyliczenie,K-P_odwolanie,Akapit z listą5,maz_wyliczenie,opis dzialania,Table of contents numbered,Podsis rysunku,BulletC,ISCG Numerowanie,List Paragraph2,Normalny PDST"/>
    <w:basedOn w:val="Normalny"/>
    <w:link w:val="AkapitzlistZnak"/>
    <w:uiPriority w:val="34"/>
    <w:qFormat/>
    <w:rsid w:val="00CE3DDB"/>
    <w:pPr>
      <w:ind w:left="720"/>
      <w:contextualSpacing/>
    </w:p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81243C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link w:val="Nagwek1"/>
    <w:rsid w:val="00FB1A6D"/>
    <w:rPr>
      <w:rFonts w:ascii="Times New Roman" w:hAnsi="Times New Roman" w:cs="Times New Roman"/>
      <w:b/>
      <w:sz w:val="32"/>
      <w:szCs w:val="24"/>
    </w:rPr>
  </w:style>
  <w:style w:type="character" w:customStyle="1" w:styleId="Nagwek2Znak">
    <w:name w:val="Nagłówek 2 Znak"/>
    <w:basedOn w:val="Domylnaczcionkaakapitu"/>
    <w:link w:val="Nagwek2"/>
    <w:rsid w:val="00FB1A6D"/>
    <w:rPr>
      <w:rFonts w:ascii="Times New Roman" w:hAnsi="Times New Roman" w:cs="Times New Roman"/>
      <w:b/>
      <w:bCs/>
      <w:sz w:val="32"/>
      <w:szCs w:val="24"/>
    </w:rPr>
  </w:style>
  <w:style w:type="paragraph" w:styleId="Tekstpodstawowy">
    <w:name w:val="Body Text"/>
    <w:basedOn w:val="Normalny"/>
    <w:link w:val="TekstpodstawowyZnak"/>
    <w:rsid w:val="00FB1A6D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FB1A6D"/>
    <w:rPr>
      <w:rFonts w:ascii="Times New Roman" w:hAnsi="Times New Roman" w:cs="Times New Roman"/>
      <w:sz w:val="28"/>
      <w:szCs w:val="24"/>
    </w:rPr>
  </w:style>
  <w:style w:type="paragraph" w:styleId="Tekstprzypisudolnego">
    <w:name w:val="footnote text"/>
    <w:aliases w:val="Footnote Text Char,Znak,Tekst przypisu dolnego-poligrafia,Footnote Text Char Char,Footnote Text Char Char Znak Znak,Footnote Text Char Char Znak Znak Znak Znak Znak,Tekst przypisu Znak,Tekst przypisu Znak Znak"/>
    <w:basedOn w:val="Normalny"/>
    <w:link w:val="TekstprzypisudolnegoZnak"/>
    <w:uiPriority w:val="99"/>
    <w:rsid w:val="00FB1A6D"/>
    <w:pPr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aliases w:val="Footnote Text Char Znak,Znak Znak,Tekst przypisu dolnego-poligrafia Znak,Footnote Text Char Char Znak,Footnote Text Char Char Znak Znak Znak,Footnote Text Char Char Znak Znak Znak Znak Znak Znak,Tekst przypisu Znak Znak1"/>
    <w:basedOn w:val="Domylnaczcionkaakapitu"/>
    <w:link w:val="Tekstprzypisudolnego"/>
    <w:uiPriority w:val="99"/>
    <w:rsid w:val="00FB1A6D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rsid w:val="00FB1A6D"/>
    <w:rPr>
      <w:vertAlign w:val="superscript"/>
    </w:rPr>
  </w:style>
  <w:style w:type="character" w:customStyle="1" w:styleId="AkapitzlistZnak">
    <w:name w:val="Akapit z listą Znak"/>
    <w:aliases w:val="Preambuła Znak,Lista num Znak,List Paragraph Znak,Akapit z listą BS Znak,Numerowanie Znak,lp1 Znak,A_wyliczenie Znak,K-P_odwolanie Znak,Akapit z listą5 Znak,maz_wyliczenie Znak,opis dzialania Znak,Table of contents numbered Znak"/>
    <w:link w:val="Akapitzlist"/>
    <w:uiPriority w:val="34"/>
    <w:qFormat/>
    <w:rsid w:val="00FB1A6D"/>
  </w:style>
  <w:style w:type="paragraph" w:customStyle="1" w:styleId="Standard">
    <w:name w:val="Standard"/>
    <w:qFormat/>
    <w:rsid w:val="00FB1A6D"/>
    <w:pPr>
      <w:suppressAutoHyphens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customStyle="1" w:styleId="Default">
    <w:name w:val="Default"/>
    <w:rsid w:val="00FB1A6D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pl-PL"/>
    </w:rPr>
  </w:style>
  <w:style w:type="character" w:customStyle="1" w:styleId="Bodytext37pt">
    <w:name w:val="Body text (3) + 7 pt"/>
    <w:basedOn w:val="Domylnaczcionkaakapitu"/>
    <w:rsid w:val="00FB1A6D"/>
    <w:rPr>
      <w:rFonts w:ascii="Times New Roman" w:eastAsia="Times New Roman" w:hAnsi="Times New Roman" w:cs="Times New Roman"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paragraph" w:styleId="Legenda">
    <w:name w:val="caption"/>
    <w:basedOn w:val="Normalny"/>
    <w:next w:val="Normalny"/>
    <w:unhideWhenUsed/>
    <w:qFormat/>
    <w:rsid w:val="00074340"/>
    <w:pPr>
      <w:spacing w:after="200" w:line="240" w:lineRule="auto"/>
    </w:pPr>
    <w:rPr>
      <w:rFonts w:ascii="Times New Roman" w:eastAsia="Times New Roman" w:hAnsi="Times New Roman" w:cs="Times New Roman"/>
      <w:b/>
      <w:bCs/>
      <w:color w:val="5B9BD5" w:themeColor="accent1"/>
      <w:sz w:val="18"/>
      <w:szCs w:val="18"/>
      <w:lang w:eastAsia="pl-PL"/>
    </w:rPr>
  </w:style>
  <w:style w:type="character" w:customStyle="1" w:styleId="Nagwek4Znak">
    <w:name w:val="Nagłówek 4 Znak"/>
    <w:basedOn w:val="Domylnaczcionkaakapitu"/>
    <w:link w:val="Nagwek4"/>
    <w:rsid w:val="005A1409"/>
    <w:rPr>
      <w:rFonts w:ascii="Times New Roman" w:eastAsia="Times New Roman" w:hAnsi="Times New Roman" w:cs="Times New Roman"/>
      <w:sz w:val="28"/>
      <w:szCs w:val="24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97584E"/>
    <w:rPr>
      <w:rFonts w:asciiTheme="majorHAnsi" w:eastAsiaTheme="majorEastAsia" w:hAnsiTheme="majorHAnsi" w:cstheme="majorBidi"/>
      <w:color w:val="2E74B5" w:themeColor="accent1" w:themeShade="BF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15D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639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4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s68@piasta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ps68.edupage.org/" TargetMode="External"/><Relationship Id="rId14" Type="http://schemas.openxmlformats.org/officeDocument/2006/relationships/glossaryDocument" Target="glossary/document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ll\Desktop\Szablon%20pisma%20ZS%20CKR%20w%20Starym%20Lubiejewi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0425D91B47FC4EE8A25FEAB9BA4CD4DA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EF876FFA-FE7A-4545-B562-97EE3EB98186}"/>
      </w:docPartPr>
      <w:docPartBody>
        <w:p w:rsidR="00FC0168" w:rsidRDefault="002F4504" w:rsidP="002F4504">
          <w:pPr>
            <w:pStyle w:val="0425D91B47FC4EE8A25FEAB9BA4CD4DA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[Wpisz tytuł dokumentu]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">
    <w:altName w:val="Times New Roman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4504"/>
    <w:rsid w:val="000E2EB4"/>
    <w:rsid w:val="001F1F50"/>
    <w:rsid w:val="002F4504"/>
    <w:rsid w:val="0032159A"/>
    <w:rsid w:val="0037341F"/>
    <w:rsid w:val="005149E7"/>
    <w:rsid w:val="005230F7"/>
    <w:rsid w:val="005A09D5"/>
    <w:rsid w:val="006805D8"/>
    <w:rsid w:val="00682F8C"/>
    <w:rsid w:val="00873E6A"/>
    <w:rsid w:val="00B75285"/>
    <w:rsid w:val="00C445D3"/>
    <w:rsid w:val="00C75A91"/>
    <w:rsid w:val="00DE0E2D"/>
    <w:rsid w:val="00ED07ED"/>
    <w:rsid w:val="00F20B78"/>
    <w:rsid w:val="00FC0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l-PL" w:eastAsia="pl-PL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0425D91B47FC4EE8A25FEAB9BA4CD4DA">
    <w:name w:val="0425D91B47FC4EE8A25FEAB9BA4CD4DA"/>
    <w:rsid w:val="002F4504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BAA1F-2541-4057-A6DD-CAF37AEF9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pisma ZS CKR w Starym Lubiejewie.dotx</Template>
  <TotalTime>42</TotalTime>
  <Pages>1</Pages>
  <Words>213</Words>
  <Characters>1278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Sygn.: ZP/2025/12/6</vt:lpstr>
    </vt:vector>
  </TitlesOfParts>
  <Company>MRiRW</Company>
  <LinksUpToDate>false</LinksUpToDate>
  <CharactersWithSpaces>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Sygn.: ZP68-03.2025</dc:title>
  <dc:creator>DOM</dc:creator>
  <cp:lastModifiedBy>Admin</cp:lastModifiedBy>
  <cp:revision>26</cp:revision>
  <cp:lastPrinted>2025-11-04T14:07:00Z</cp:lastPrinted>
  <dcterms:created xsi:type="dcterms:W3CDTF">2025-11-18T21:25:00Z</dcterms:created>
  <dcterms:modified xsi:type="dcterms:W3CDTF">2025-12-16T21:51:00Z</dcterms:modified>
</cp:coreProperties>
</file>